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9A9BD" w14:textId="77777777" w:rsidR="00DE0D1D" w:rsidRPr="00713EC9" w:rsidRDefault="00DE0D1D" w:rsidP="00DE0D1D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Pr="00713EC9">
        <w:rPr>
          <w:b/>
          <w:sz w:val="32"/>
          <w:lang w:val="bg-BG"/>
        </w:rPr>
        <w:t>З А П О В Е Д</w:t>
      </w:r>
    </w:p>
    <w:p w14:paraId="77C1ACEB" w14:textId="44780051" w:rsidR="00DE0D1D" w:rsidRPr="00CE78CA" w:rsidRDefault="00881582" w:rsidP="00DE0D1D">
      <w:pPr>
        <w:ind w:left="3600"/>
        <w:rPr>
          <w:lang w:val="bg-BG"/>
        </w:rPr>
      </w:pPr>
      <w:r>
        <w:rPr>
          <w:lang w:val="bg-BG"/>
        </w:rPr>
        <w:t xml:space="preserve">        №  ПО-09-3699-2</w:t>
      </w:r>
    </w:p>
    <w:p w14:paraId="5C13BDEA" w14:textId="20ECB29D" w:rsidR="00DE0D1D" w:rsidRDefault="00881582" w:rsidP="00DE0D1D">
      <w:pPr>
        <w:ind w:left="2880" w:firstLine="720"/>
        <w:rPr>
          <w:lang w:val="bg-BG"/>
        </w:rPr>
      </w:pPr>
      <w:r>
        <w:rPr>
          <w:lang w:val="bg-BG"/>
        </w:rPr>
        <w:t xml:space="preserve">      София,  15.12.</w:t>
      </w:r>
      <w:r w:rsidR="00DE0D1D" w:rsidRPr="00CE78CA">
        <w:rPr>
          <w:lang w:val="bg-BG"/>
        </w:rPr>
        <w:t>20</w:t>
      </w:r>
      <w:r w:rsidR="00DE0D1D">
        <w:rPr>
          <w:lang w:val="bg-BG"/>
        </w:rPr>
        <w:t>21</w:t>
      </w:r>
      <w:r w:rsidR="00DE0D1D" w:rsidRPr="00CE78CA">
        <w:rPr>
          <w:lang w:val="bg-BG"/>
        </w:rPr>
        <w:t xml:space="preserve">г.  </w:t>
      </w:r>
    </w:p>
    <w:p w14:paraId="74219861" w14:textId="77777777" w:rsidR="00F0094D" w:rsidRPr="00B16FBD" w:rsidRDefault="00F0094D" w:rsidP="00D57A2F">
      <w:pPr>
        <w:jc w:val="center"/>
        <w:rPr>
          <w:b/>
          <w:lang w:val="bg-BG"/>
        </w:rPr>
      </w:pPr>
    </w:p>
    <w:p w14:paraId="47DFB4A1" w14:textId="77777777" w:rsidR="00D57A2F" w:rsidRPr="00B16FBD" w:rsidRDefault="00D57A2F" w:rsidP="00D57A2F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r w:rsidRPr="00B16FBD">
        <w:rPr>
          <w:lang w:val="bg-BG"/>
        </w:rPr>
        <w:t>На основание чл. 37ж, ал. 11 от Закона за собствеността и ползването на земеделските земи (ЗСПЗЗ),</w:t>
      </w:r>
    </w:p>
    <w:p w14:paraId="6C2153D6" w14:textId="77777777" w:rsidR="00D57A2F" w:rsidRDefault="00D57A2F" w:rsidP="00D57A2F">
      <w:pPr>
        <w:jc w:val="center"/>
        <w:rPr>
          <w:b/>
          <w:lang w:val="bg-BG"/>
        </w:rPr>
      </w:pPr>
      <w:r w:rsidRPr="00B16FBD">
        <w:rPr>
          <w:b/>
          <w:lang w:val="bg-BG"/>
        </w:rPr>
        <w:t>Н А Р Е Ж Д А М:</w:t>
      </w:r>
    </w:p>
    <w:p w14:paraId="559A204B" w14:textId="77777777" w:rsidR="004114B6" w:rsidRPr="00B16FBD" w:rsidRDefault="004114B6" w:rsidP="00D57A2F">
      <w:pPr>
        <w:jc w:val="center"/>
        <w:rPr>
          <w:b/>
          <w:lang w:val="bg-BG"/>
        </w:rPr>
      </w:pPr>
    </w:p>
    <w:p w14:paraId="660C0DC1" w14:textId="173DCE6C" w:rsidR="00B966A6" w:rsidRDefault="00D57A2F" w:rsidP="00B966A6">
      <w:pPr>
        <w:jc w:val="both"/>
        <w:rPr>
          <w:lang w:val="bg-BG"/>
        </w:rPr>
      </w:pPr>
      <w:r w:rsidRPr="00B16FBD">
        <w:rPr>
          <w:b/>
          <w:lang w:val="bg-BG"/>
        </w:rPr>
        <w:tab/>
      </w:r>
      <w:smartTag w:uri="urn:schemas-microsoft-com:office:smarttags" w:element="place">
        <w:r w:rsidRPr="000F6DCA">
          <w:rPr>
            <w:b/>
          </w:rPr>
          <w:t>I</w:t>
        </w:r>
        <w:r w:rsidRPr="000F6DCA">
          <w:rPr>
            <w:b/>
            <w:lang w:val="bg-BG"/>
          </w:rPr>
          <w:t>.</w:t>
        </w:r>
      </w:smartTag>
      <w:r>
        <w:rPr>
          <w:b/>
          <w:lang w:val="bg-BG"/>
        </w:rPr>
        <w:t xml:space="preserve"> </w:t>
      </w:r>
      <w:r w:rsidRPr="00B16FBD">
        <w:rPr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Pr="00B16FBD">
        <w:rPr>
          <w:lang w:val="bg-BG"/>
        </w:rPr>
        <w:t>с</w:t>
      </w:r>
      <w:r>
        <w:rPr>
          <w:lang w:val="bg-BG"/>
        </w:rPr>
        <w:t>.</w:t>
      </w:r>
      <w:r w:rsidR="00340931">
        <w:rPr>
          <w:lang w:val="bg-BG"/>
        </w:rPr>
        <w:t>РАДОТИНА</w:t>
      </w:r>
      <w:proofErr w:type="spellEnd"/>
      <w:r>
        <w:rPr>
          <w:lang w:val="bg-BG"/>
        </w:rPr>
        <w:t xml:space="preserve">, </w:t>
      </w:r>
      <w:r w:rsidRPr="00B16FBD">
        <w:rPr>
          <w:lang w:val="bg-BG"/>
        </w:rPr>
        <w:t>община</w:t>
      </w:r>
      <w:r>
        <w:rPr>
          <w:lang w:val="bg-BG"/>
        </w:rPr>
        <w:t xml:space="preserve"> Ботевград</w:t>
      </w:r>
      <w:r w:rsidR="004114B6">
        <w:rPr>
          <w:lang w:val="bg-BG"/>
        </w:rPr>
        <w:t xml:space="preserve">, </w:t>
      </w:r>
      <w:r>
        <w:rPr>
          <w:lang w:val="bg-BG"/>
        </w:rPr>
        <w:t>Софи</w:t>
      </w:r>
      <w:r w:rsidR="00DE0D1D">
        <w:rPr>
          <w:lang w:val="bg-BG"/>
        </w:rPr>
        <w:t>йска</w:t>
      </w:r>
      <w:r w:rsidR="00340931" w:rsidRPr="00340931">
        <w:rPr>
          <w:lang w:val="bg-BG"/>
        </w:rPr>
        <w:t xml:space="preserve"> </w:t>
      </w:r>
      <w:r w:rsidR="00340931">
        <w:rPr>
          <w:lang w:val="bg-BG"/>
        </w:rPr>
        <w:t>о</w:t>
      </w:r>
      <w:r w:rsidR="00340931" w:rsidRPr="00B16FBD">
        <w:rPr>
          <w:lang w:val="bg-BG"/>
        </w:rPr>
        <w:t>бласт</w:t>
      </w:r>
      <w:r w:rsidRPr="00B16FBD">
        <w:rPr>
          <w:lang w:val="bg-BG"/>
        </w:rPr>
        <w:t xml:space="preserve">, сключено между лицата по чл. 37ж, ал. 1 от </w:t>
      </w:r>
      <w:r w:rsidR="00B966A6">
        <w:rPr>
          <w:lang w:val="bg-BG"/>
        </w:rPr>
        <w:t>ЗСПЗЗ за календарната 2022 година.</w:t>
      </w:r>
    </w:p>
    <w:p w14:paraId="660B9698" w14:textId="777899ED" w:rsidR="00D57A2F" w:rsidRDefault="00D57A2F" w:rsidP="00D57A2F">
      <w:pPr>
        <w:jc w:val="both"/>
        <w:rPr>
          <w:lang w:val="bg-BG"/>
        </w:rPr>
      </w:pPr>
      <w:r>
        <w:rPr>
          <w:lang w:val="bg-BG"/>
        </w:rPr>
        <w:tab/>
      </w:r>
      <w:r w:rsidRPr="000F6DCA">
        <w:rPr>
          <w:b/>
        </w:rPr>
        <w:t>II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DD5B06">
        <w:rPr>
          <w:lang w:val="bg-BG"/>
        </w:rPr>
        <w:t>6</w:t>
      </w:r>
      <w:r>
        <w:rPr>
          <w:lang w:val="bg-BG"/>
        </w:rPr>
        <w:t xml:space="preserve"> от ЗСПЗЗ, разпределени между ползвателите, както следва:</w:t>
      </w:r>
    </w:p>
    <w:p w14:paraId="1E4B9D1C" w14:textId="77777777" w:rsidR="00827D25" w:rsidRDefault="00827D25" w:rsidP="00D57A2F">
      <w:pPr>
        <w:jc w:val="both"/>
        <w:rPr>
          <w:lang w:val="bg-BG"/>
        </w:rPr>
      </w:pPr>
    </w:p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709"/>
        <w:gridCol w:w="992"/>
        <w:gridCol w:w="851"/>
        <w:gridCol w:w="850"/>
        <w:gridCol w:w="851"/>
        <w:gridCol w:w="1134"/>
      </w:tblGrid>
      <w:tr w:rsidR="00827D25" w:rsidRPr="003563D7" w14:paraId="23C5E2A2" w14:textId="77777777" w:rsidTr="00827D25">
        <w:trPr>
          <w:cantSplit/>
          <w:trHeight w:val="227"/>
        </w:trPr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BD9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51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26F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A76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827D25" w:rsidRPr="003563D7" w14:paraId="618C4BD7" w14:textId="77777777" w:rsidTr="00827D25">
        <w:trPr>
          <w:cantSplit/>
          <w:trHeight w:val="227"/>
        </w:trPr>
        <w:tc>
          <w:tcPr>
            <w:tcW w:w="41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1A1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023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60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40B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E4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E6C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E7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</w:tr>
      <w:tr w:rsidR="00827D25" w:rsidRPr="003563D7" w14:paraId="66B61D1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4F4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E8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AB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FB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40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DD1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0C7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</w:tr>
      <w:tr w:rsidR="00827D25" w:rsidRPr="003563D7" w14:paraId="542CADB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F86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8DF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DF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0FF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7FD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911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9A8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49.64</w:t>
            </w:r>
          </w:p>
        </w:tc>
      </w:tr>
      <w:tr w:rsidR="00827D25" w:rsidRPr="003563D7" w14:paraId="4FD68E2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AE2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27F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11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0A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5BF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4F9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74A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</w:tr>
      <w:tr w:rsidR="00827D25" w:rsidRPr="003563D7" w14:paraId="4B19C5C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C0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37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354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187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A3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C6F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27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</w:tr>
      <w:tr w:rsidR="00827D25" w:rsidRPr="003563D7" w14:paraId="6560751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3F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95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09C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98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D6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8EF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85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827D25" w:rsidRPr="003563D7" w14:paraId="3E05041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6C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D5C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609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AC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5C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6A2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A48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827D25" w:rsidRPr="003563D7" w14:paraId="3DB0512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CA1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7E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F7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67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623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1A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81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</w:tr>
      <w:tr w:rsidR="00827D25" w:rsidRPr="003563D7" w14:paraId="08C5360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4B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7A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1E7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44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2F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57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A5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827D25" w:rsidRPr="003563D7" w14:paraId="5F0827A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77E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24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C99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DB0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7D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EDD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964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7.79</w:t>
            </w:r>
          </w:p>
        </w:tc>
      </w:tr>
      <w:tr w:rsidR="00827D25" w:rsidRPr="003563D7" w14:paraId="07B644C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F9E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F06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C00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EA6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D9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1E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83A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1175EC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74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67A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28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023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40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31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88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17.03</w:t>
            </w:r>
          </w:p>
        </w:tc>
      </w:tr>
      <w:tr w:rsidR="00827D25" w:rsidRPr="003563D7" w14:paraId="75EBB8A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718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FAB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768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10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1FD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AB1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1E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62.04</w:t>
            </w:r>
          </w:p>
        </w:tc>
      </w:tr>
      <w:tr w:rsidR="00827D25" w:rsidRPr="003563D7" w14:paraId="075A2EF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D4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D42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55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62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E1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FC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E9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</w:tr>
      <w:tr w:rsidR="00827D25" w:rsidRPr="003563D7" w14:paraId="72E1F9C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96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74E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82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C4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A7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76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D7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62.00</w:t>
            </w:r>
          </w:p>
        </w:tc>
      </w:tr>
      <w:tr w:rsidR="00827D25" w:rsidRPr="003563D7" w14:paraId="2E799AB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A08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745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BE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3F3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B47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F5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1E6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46.49</w:t>
            </w:r>
          </w:p>
        </w:tc>
      </w:tr>
      <w:tr w:rsidR="00827D25" w:rsidRPr="003563D7" w14:paraId="5F0D0EC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D82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BF9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C98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A5B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BDB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C85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31B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38.75</w:t>
            </w:r>
          </w:p>
        </w:tc>
      </w:tr>
      <w:tr w:rsidR="00827D25" w:rsidRPr="003563D7" w14:paraId="04102EC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36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D4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B6F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DD3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8FF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F2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CE7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</w:tr>
      <w:tr w:rsidR="00827D25" w:rsidRPr="003563D7" w14:paraId="5641067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6B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2E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5C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D9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0E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FB4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EF3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30.99</w:t>
            </w:r>
          </w:p>
        </w:tc>
      </w:tr>
      <w:tr w:rsidR="00827D25" w:rsidRPr="003563D7" w14:paraId="5AAB61F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2A2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A82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0B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FD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B72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A5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07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38.73</w:t>
            </w:r>
          </w:p>
        </w:tc>
      </w:tr>
      <w:tr w:rsidR="00827D25" w:rsidRPr="003563D7" w14:paraId="2FC4407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88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E0E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9C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E5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3C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229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93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52.59</w:t>
            </w:r>
          </w:p>
        </w:tc>
      </w:tr>
      <w:tr w:rsidR="00827D25" w:rsidRPr="003563D7" w14:paraId="0FC3FA5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76E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CC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77C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F6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FA6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560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D90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</w:tr>
      <w:tr w:rsidR="00827D25" w:rsidRPr="003563D7" w14:paraId="1458081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58A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4E6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133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30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804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4B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40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FF298E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AF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5E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1DF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69E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79A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B51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CB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41.85</w:t>
            </w:r>
          </w:p>
        </w:tc>
      </w:tr>
      <w:tr w:rsidR="00827D25" w:rsidRPr="003563D7" w14:paraId="056FF24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E7B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B6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C2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41D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4A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5E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85A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38.73</w:t>
            </w:r>
          </w:p>
        </w:tc>
      </w:tr>
      <w:tr w:rsidR="00827D25" w:rsidRPr="003563D7" w14:paraId="7542343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F4D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F63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353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40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858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BE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A18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</w:tr>
      <w:tr w:rsidR="00827D25" w:rsidRPr="003563D7" w14:paraId="06D1EFE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D33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A5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42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C1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75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34F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62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38.75</w:t>
            </w:r>
          </w:p>
        </w:tc>
      </w:tr>
      <w:tr w:rsidR="00827D25" w:rsidRPr="003563D7" w14:paraId="2869143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A0E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371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27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8A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DF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31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3.617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06A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56.07</w:t>
            </w:r>
          </w:p>
        </w:tc>
      </w:tr>
      <w:tr w:rsidR="00827D25" w:rsidRPr="003563D7" w14:paraId="7887A4A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47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"АГРОБУЛДИН"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9C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C2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8F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176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D4F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B5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</w:tr>
      <w:tr w:rsidR="00827D25" w:rsidRPr="003563D7" w14:paraId="4DC79B2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CC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05F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76F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7E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7.844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8AB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BD4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54.480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90C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844.44</w:t>
            </w:r>
          </w:p>
        </w:tc>
      </w:tr>
      <w:tr w:rsidR="00827D25" w:rsidRPr="003563D7" w14:paraId="6F6EA95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7C1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20D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076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08E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7E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B7D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2F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55C9C6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0F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D1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FD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AB1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6B3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54E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305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747ECB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F5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EF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184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A20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A0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BE5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8C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BE4675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FF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56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7B5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319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713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C1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69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19F592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410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8E2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DF8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3A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F4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78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25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</w:tr>
      <w:tr w:rsidR="00827D25" w:rsidRPr="003563D7" w14:paraId="5181AA1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14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lastRenderedPageBreak/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4B6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A8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5F4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CC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383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643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29BF61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701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55C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3B4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EB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DCA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01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AA67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BFC57C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94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513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D6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B7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96F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FF4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610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</w:tr>
      <w:tr w:rsidR="00827D25" w:rsidRPr="003563D7" w14:paraId="73FF640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D67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9DA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C96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832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70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BF8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82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</w:tr>
      <w:tr w:rsidR="00827D25" w:rsidRPr="003563D7" w14:paraId="551407F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39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DA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49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0C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D0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82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AD1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321A68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00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F4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4B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716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600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A2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C6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AB5010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41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A8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6E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458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E2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D4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935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309295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249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93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32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DE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A6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EF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8D1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</w:tr>
      <w:tr w:rsidR="00827D25" w:rsidRPr="003563D7" w14:paraId="76D7367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68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14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0E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827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D0D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F9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35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827D25" w:rsidRPr="003563D7" w14:paraId="12D49B7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0A6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306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173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626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0A3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C34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68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EF25A1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FD5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31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948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B0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77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502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DD6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15.48</w:t>
            </w:r>
          </w:p>
        </w:tc>
      </w:tr>
      <w:tr w:rsidR="00827D25" w:rsidRPr="003563D7" w14:paraId="12E4E69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9AD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3E6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6D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56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42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C5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1A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7.65</w:t>
            </w:r>
          </w:p>
        </w:tc>
      </w:tr>
      <w:tr w:rsidR="00827D25" w:rsidRPr="003563D7" w14:paraId="308AF6A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04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536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D90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F0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AD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F8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A0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1.87</w:t>
            </w:r>
          </w:p>
        </w:tc>
      </w:tr>
      <w:tr w:rsidR="00827D25" w:rsidRPr="003563D7" w14:paraId="0F0315F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13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F7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F5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0A7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64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B6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59E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EE2E70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42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FA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96C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FD2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BF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87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D94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85.65</w:t>
            </w:r>
          </w:p>
        </w:tc>
      </w:tr>
      <w:tr w:rsidR="00827D25" w:rsidRPr="003563D7" w14:paraId="3F89526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78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076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8E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F2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98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538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63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8B6EED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25A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03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214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726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5E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6B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B79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</w:tr>
      <w:tr w:rsidR="00827D25" w:rsidRPr="003563D7" w14:paraId="419D312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272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47A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894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ED1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8C4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B7D5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D6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36.86</w:t>
            </w:r>
          </w:p>
        </w:tc>
      </w:tr>
      <w:tr w:rsidR="00827D25" w:rsidRPr="003563D7" w14:paraId="5B45BF0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C9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5A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82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2B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5E5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9F6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CE9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957FD5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00A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E3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E0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05A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C26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16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FC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0E009A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C7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D1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65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B24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701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0C9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A5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17.01</w:t>
            </w:r>
          </w:p>
        </w:tc>
      </w:tr>
      <w:tr w:rsidR="00827D25" w:rsidRPr="003563D7" w14:paraId="752C9FC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63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2C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BA9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AA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82F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8D3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02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67296B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1C3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52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47E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15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660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60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AA4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</w:tr>
      <w:tr w:rsidR="00827D25" w:rsidRPr="003563D7" w14:paraId="3EED431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C0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167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E52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36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25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D0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2B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80688D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966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230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423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6D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78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33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85C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FACE84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C08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F6D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FF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51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64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CF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72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7A214B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8C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461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543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D7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17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0F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1E2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907372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AB7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7E1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8A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44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3E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F72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DE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34.91</w:t>
            </w:r>
          </w:p>
        </w:tc>
      </w:tr>
      <w:tr w:rsidR="00827D25" w:rsidRPr="003563D7" w14:paraId="1C13A5C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8A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2C6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71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7B2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37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1C4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B71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827D25" w:rsidRPr="003563D7" w14:paraId="3DADD7A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1E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8D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A2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67.72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A76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DD5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C13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7C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5EAB12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94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EA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5AA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603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8D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02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701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86BD8D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4F4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10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45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1B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7D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A2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65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580DAE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E1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E32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E3D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DA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70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6D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15C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A0D529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B0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B7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4F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19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D6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12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8E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CE40BF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590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2F4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FF0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8A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FF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19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873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</w:tr>
      <w:tr w:rsidR="00827D25" w:rsidRPr="003563D7" w14:paraId="64A17FE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B32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2C6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0C3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49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E0E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BB9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2FD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9EDFEE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E9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0E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9A6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C64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0E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DE1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BB2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827D25" w:rsidRPr="003563D7" w14:paraId="00DA05E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46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7B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D85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6D6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1D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DAA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F2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CB082E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D1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7AA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5F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AF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84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56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C3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</w:tr>
      <w:tr w:rsidR="00827D25" w:rsidRPr="003563D7" w14:paraId="67C60AE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D17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40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B4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4F0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05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96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55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07E6C1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126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1F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128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13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46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9D7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CD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54F77C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8D5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E8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8C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CD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D20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20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72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422EAF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3D1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E0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50E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7B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03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2F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11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54.19</w:t>
            </w:r>
          </w:p>
        </w:tc>
      </w:tr>
      <w:tr w:rsidR="00827D25" w:rsidRPr="003563D7" w14:paraId="491D1DC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803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A0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B6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5C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4A0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7E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C8A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35.88</w:t>
            </w:r>
          </w:p>
        </w:tc>
      </w:tr>
      <w:tr w:rsidR="00827D25" w:rsidRPr="003563D7" w14:paraId="0D2F78E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AA3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00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E1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62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B51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EC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E1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</w:tr>
      <w:tr w:rsidR="00827D25" w:rsidRPr="003563D7" w14:paraId="6787FC4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EE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10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7E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C0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65E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03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ECA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FF8329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FD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D8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19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BFC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BC1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6C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539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</w:tr>
      <w:tr w:rsidR="00827D25" w:rsidRPr="003563D7" w14:paraId="420EF12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5B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575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C43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FAC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7A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F5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30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</w:tr>
      <w:tr w:rsidR="00827D25" w:rsidRPr="003563D7" w14:paraId="76AA01A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8FC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B5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65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C1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54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E8E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462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D290DD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11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82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A6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71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12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9CE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A3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827D25" w:rsidRPr="003563D7" w14:paraId="75672FF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E2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E8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D0C2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1D2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DA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945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5A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827D25" w:rsidRPr="003563D7" w14:paraId="4D94475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A5A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641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76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1D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7B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61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CE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BD6A6F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A6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AB0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023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DDE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BBE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FE1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6CE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09B8B2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A67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7D9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E93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F1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540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21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E6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</w:tr>
      <w:tr w:rsidR="00827D25" w:rsidRPr="003563D7" w14:paraId="6BA2533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02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3B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B4C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C3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E4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CD7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12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13B7AF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6D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1F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02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C89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32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C2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5B4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9E4972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8DD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9CC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71B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F0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ADD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261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37A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DFB5F4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7EE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6F8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A3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33D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384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346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8.967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B5E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138.98</w:t>
            </w:r>
          </w:p>
        </w:tc>
      </w:tr>
      <w:tr w:rsidR="00827D25" w:rsidRPr="003563D7" w14:paraId="63B3BC8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98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4D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36B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73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91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A99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E0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E58ED6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CC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D69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CBC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5DE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49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EE8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DD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39.77</w:t>
            </w:r>
          </w:p>
        </w:tc>
      </w:tr>
      <w:tr w:rsidR="00827D25" w:rsidRPr="003563D7" w14:paraId="6126C6C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02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15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8E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632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64E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98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BAE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723377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A21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B46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E86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889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AB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5DE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15C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C448D7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065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lastRenderedPageBreak/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80C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93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12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302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91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328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6.68</w:t>
            </w:r>
          </w:p>
        </w:tc>
      </w:tr>
      <w:tr w:rsidR="00827D25" w:rsidRPr="003563D7" w14:paraId="5609AC3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D4B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73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4F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34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CAD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20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6D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64.86</w:t>
            </w:r>
          </w:p>
        </w:tc>
      </w:tr>
      <w:tr w:rsidR="00827D25" w:rsidRPr="003563D7" w14:paraId="0B1BE5D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17F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63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C62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D0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B06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33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AE4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D40458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D70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C9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245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76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E0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4D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539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30.60</w:t>
            </w:r>
          </w:p>
        </w:tc>
      </w:tr>
      <w:tr w:rsidR="00827D25" w:rsidRPr="003563D7" w14:paraId="15D07E1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28A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7B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73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208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4A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CAAC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210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</w:tr>
      <w:tr w:rsidR="00827D25" w:rsidRPr="003563D7" w14:paraId="4209891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91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37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F3E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CA6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76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AA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14D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</w:tr>
      <w:tr w:rsidR="00827D25" w:rsidRPr="003563D7" w14:paraId="63D28D3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DA12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646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8F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8E1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AEA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32B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405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11.01</w:t>
            </w:r>
          </w:p>
        </w:tc>
      </w:tr>
      <w:tr w:rsidR="00827D25" w:rsidRPr="003563D7" w14:paraId="3B3E79E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FB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937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E4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E3D6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63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196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AC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5F093C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058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12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2DD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33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DC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B7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C62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4711F0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7E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724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F4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07F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4A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E59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0BA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</w:tr>
      <w:tr w:rsidR="00827D25" w:rsidRPr="003563D7" w14:paraId="142DD84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DE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6D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380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65B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FD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A6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F91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5EF365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012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0B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B0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0B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492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C5D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9C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</w:tr>
      <w:tr w:rsidR="00827D25" w:rsidRPr="003563D7" w14:paraId="76A6BE1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FE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E8C8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E11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14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46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30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8D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DA3F84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CC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4A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FDC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84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E7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EA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284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F3D6A6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96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CF2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D78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6EC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9C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4DD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83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5616C6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29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71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A2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332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FB2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A4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842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C90F66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5E7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09A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A45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1C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DE9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29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AF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CA1EEC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5D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DF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95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D6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C5B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A1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130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F2163F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8E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036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CF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4F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E2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C4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66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624FCE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0F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D0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2F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52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86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EA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E4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</w:tr>
      <w:tr w:rsidR="00827D25" w:rsidRPr="003563D7" w14:paraId="4411AF8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369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099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907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CC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7E1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25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BEB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195B9C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37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A2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91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F7E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E1F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9F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B59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234DF8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75D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86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7B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13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BCE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E22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972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62.82</w:t>
            </w:r>
          </w:p>
        </w:tc>
      </w:tr>
      <w:tr w:rsidR="00827D25" w:rsidRPr="003563D7" w14:paraId="42744D4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EDF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0CF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8A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9C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C91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E5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E973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BCF26D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D5B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8C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CEE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40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BA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5A6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20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385F4E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34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477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253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2E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6D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3D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B4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4861B2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4AF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C7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8D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3A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B46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D1F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0F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11CF40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DA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BAA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A2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7E4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F0C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64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EA3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24AE44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85C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252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CE0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280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73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34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ACE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3A0AA1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ABC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89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D9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47B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32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E8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9A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5BD682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40B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CEA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66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BB3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0A5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B7F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C7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84C156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71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18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EE1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327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81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A4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18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341BD5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518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C5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32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164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67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71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DD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E138BC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8E0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205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AC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9E1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808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2F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22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A89CB0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AE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401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A4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A2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24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3A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9DB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43EC5A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49A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109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76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A55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226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AE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D3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901016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829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BC6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F5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311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EB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B9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8FE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</w:tr>
      <w:tr w:rsidR="00827D25" w:rsidRPr="003563D7" w14:paraId="6F36E38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67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502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C6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30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C1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11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23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</w:tr>
      <w:tr w:rsidR="00827D25" w:rsidRPr="003563D7" w14:paraId="249ABC8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900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6D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3F9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B0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B19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AF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AC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577776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EA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225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E79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E44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EEA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767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39E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B5A2E2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4B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E4C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AC8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438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85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29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B8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30.06</w:t>
            </w:r>
          </w:p>
        </w:tc>
      </w:tr>
      <w:tr w:rsidR="00827D25" w:rsidRPr="003563D7" w14:paraId="7392753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71D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75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E01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0DE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3BA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2F39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24A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C85712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EFE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65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1E1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888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9EA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67A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FB8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445559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114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8D9A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4F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DE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D47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C6F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6F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B7CC77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3AE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"ГИГ АГРО"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AC1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2D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41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632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73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B5FF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</w:tr>
      <w:tr w:rsidR="00827D25" w:rsidRPr="003563D7" w14:paraId="3993339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BB2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C2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BAD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03A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186.728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07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264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70.568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924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1093.81</w:t>
            </w:r>
          </w:p>
        </w:tc>
      </w:tr>
      <w:tr w:rsidR="00827D25" w:rsidRPr="003563D7" w14:paraId="69F04CD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301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8E5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5B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0C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3B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3D7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D62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</w:tr>
      <w:tr w:rsidR="00827D25" w:rsidRPr="003563D7" w14:paraId="7856A5D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CB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3C6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477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401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FA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87A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31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779E36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70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8C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80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57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27F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839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86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F264B1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6F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40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FC2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131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48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B8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48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977EF3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8E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63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BC2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A73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BA2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790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F6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C3A65F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43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6C9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CB9C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9D2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C2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3A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1DE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</w:tr>
      <w:tr w:rsidR="00827D25" w:rsidRPr="003563D7" w14:paraId="2CA631F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BF7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2E3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DD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8D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723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A02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2C7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D88C61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D5B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2A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84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D4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B6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40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5583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</w:tr>
      <w:tr w:rsidR="00827D25" w:rsidRPr="003563D7" w14:paraId="36FF06B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B9B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C5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09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119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1D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376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20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41.80</w:t>
            </w:r>
          </w:p>
        </w:tc>
      </w:tr>
      <w:tr w:rsidR="00827D25" w:rsidRPr="003563D7" w14:paraId="0D887E7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C60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2C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14D9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D9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C6F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F49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CFCD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43.62</w:t>
            </w:r>
          </w:p>
        </w:tc>
      </w:tr>
      <w:tr w:rsidR="00827D25" w:rsidRPr="003563D7" w14:paraId="23FF6AC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CE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65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01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319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6D0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C8E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3F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14.58</w:t>
            </w:r>
          </w:p>
        </w:tc>
      </w:tr>
      <w:tr w:rsidR="00827D25" w:rsidRPr="003563D7" w14:paraId="7900ED2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34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75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60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12B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CB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CD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F61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</w:tr>
      <w:tr w:rsidR="00827D25" w:rsidRPr="003563D7" w14:paraId="10FC980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919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52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19A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190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D0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A5A1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17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30.98</w:t>
            </w:r>
          </w:p>
        </w:tc>
      </w:tr>
      <w:tr w:rsidR="00827D25" w:rsidRPr="003563D7" w14:paraId="4BD3438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6B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9CA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575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FE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30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E5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2E5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F44EAA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333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70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65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24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C5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346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1.688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EA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</w:tr>
      <w:tr w:rsidR="00827D25" w:rsidRPr="003563D7" w14:paraId="6C2A1BF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BCA3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57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34B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54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19F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11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E7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15.67</w:t>
            </w:r>
          </w:p>
        </w:tc>
      </w:tr>
      <w:tr w:rsidR="00827D25" w:rsidRPr="003563D7" w14:paraId="4E1EFF5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B1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lastRenderedPageBreak/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6B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E780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D7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A73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411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4A0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475471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6AE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EA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730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26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03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E22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CA3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6FA9BD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42D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59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6EF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E0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28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797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B66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827D25" w:rsidRPr="003563D7" w14:paraId="02C8B36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BCC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F0F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0E7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C4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50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A0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2DD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E268A5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D5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59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D8C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A9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18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A36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E86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E62D0B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42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095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3A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15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603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BBF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4C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FD322A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EF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C82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20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9A1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971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B6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E3F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</w:tr>
      <w:tr w:rsidR="00827D25" w:rsidRPr="003563D7" w14:paraId="1DD0FA1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6FE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E2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62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50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F6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DA6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A5C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E00A8F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5B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2BA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C4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F8E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2F8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438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64F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D7E82E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8F8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3E6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B6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535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81C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750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51A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344349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7A9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D68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E32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E3E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00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D4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F2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</w:tr>
      <w:tr w:rsidR="00827D25" w:rsidRPr="003563D7" w14:paraId="0ADA797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8A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38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4A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6B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62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1BE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6BE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A7BDA7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C6A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1C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C27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3DA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2BD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D0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75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</w:tr>
      <w:tr w:rsidR="00827D25" w:rsidRPr="003563D7" w14:paraId="7355A5D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E4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20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A0E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DFF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08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A7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FA8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32C3F5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1E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199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77C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7A9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D68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296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DE4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9.19</w:t>
            </w:r>
          </w:p>
        </w:tc>
      </w:tr>
      <w:tr w:rsidR="00827D25" w:rsidRPr="003563D7" w14:paraId="7D780AC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6A8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F9D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79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C02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964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EF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21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12C2D3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82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E50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12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567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069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AB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A25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D9D247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024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44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3D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25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A04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D3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1ED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30.50</w:t>
            </w:r>
          </w:p>
        </w:tc>
      </w:tr>
      <w:tr w:rsidR="00827D25" w:rsidRPr="003563D7" w14:paraId="2969339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BA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89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42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B4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BDB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3C3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E3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29DA50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02E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D9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E9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57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A4C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D73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254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7E382C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60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2FD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22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B3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723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13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D6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9BAD66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C3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9A0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624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C5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E82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45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872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6EC3D5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9CB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B8A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A9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87.95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D9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CB1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57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44F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C5B202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29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50A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CD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B8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4F8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89F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EB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D408BA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59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E0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3D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CF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11F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D5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4A7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576774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B20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5B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F3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63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02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6CFF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4565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218E1A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F6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"КАМАР ТРЕЙД" ЕООД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65D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5D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BD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B2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C90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C6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1BBE7F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4CE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872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83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49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48.999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A6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12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25.047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33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388.24</w:t>
            </w:r>
          </w:p>
        </w:tc>
      </w:tr>
      <w:tr w:rsidR="00827D25" w:rsidRPr="003563D7" w14:paraId="0AD16C7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21F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A0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60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70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6F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D5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FD0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42.78</w:t>
            </w:r>
          </w:p>
        </w:tc>
      </w:tr>
      <w:tr w:rsidR="00827D25" w:rsidRPr="003563D7" w14:paraId="0890317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36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80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EFE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5F2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A2F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FB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78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</w:tr>
      <w:tr w:rsidR="00827D25" w:rsidRPr="003563D7" w14:paraId="16C8B60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1BA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16A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E7B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82F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1B8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AD1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BF3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</w:tr>
      <w:tr w:rsidR="00827D25" w:rsidRPr="003563D7" w14:paraId="6CA06F2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81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373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B8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8F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97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66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C80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9.93</w:t>
            </w:r>
          </w:p>
        </w:tc>
      </w:tr>
      <w:tr w:rsidR="00827D25" w:rsidRPr="003563D7" w14:paraId="4FA78E6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964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6E9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7AE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42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182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9F8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04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</w:tr>
      <w:tr w:rsidR="00827D25" w:rsidRPr="003563D7" w14:paraId="57CAF11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55C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2C0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5F0B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C8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0B5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931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EA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</w:tr>
      <w:tr w:rsidR="00827D25" w:rsidRPr="003563D7" w14:paraId="36DF59A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200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8A9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E1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99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81F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8E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D0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827D25" w:rsidRPr="003563D7" w14:paraId="20B9382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5F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8BE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05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B4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44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0F6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A92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</w:tr>
      <w:tr w:rsidR="00827D25" w:rsidRPr="003563D7" w14:paraId="7E304FA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106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3B8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6F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23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768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F33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4.471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3F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69.30</w:t>
            </w:r>
          </w:p>
        </w:tc>
      </w:tr>
      <w:tr w:rsidR="00827D25" w:rsidRPr="003563D7" w14:paraId="1A1D046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90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DF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30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DAA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CEA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67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3.686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39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</w:tr>
      <w:tr w:rsidR="00827D25" w:rsidRPr="003563D7" w14:paraId="6A75FCE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C5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61A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3D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77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FE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31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776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</w:tr>
      <w:tr w:rsidR="00827D25" w:rsidRPr="003563D7" w14:paraId="19ECF28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67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88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B60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F7D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31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3E9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C4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36.72</w:t>
            </w:r>
          </w:p>
        </w:tc>
      </w:tr>
      <w:tr w:rsidR="00827D25" w:rsidRPr="003563D7" w14:paraId="6F239FF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6C0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19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310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D3D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13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AEE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72D5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</w:tr>
      <w:tr w:rsidR="00827D25" w:rsidRPr="003563D7" w14:paraId="68F0D8F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B9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ED8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3F2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512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F4A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246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553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2B3DA8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936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2F1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2AB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F3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84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78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62E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38.86</w:t>
            </w:r>
          </w:p>
        </w:tc>
      </w:tr>
      <w:tr w:rsidR="00827D25" w:rsidRPr="003563D7" w14:paraId="3996602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C5C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82B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C11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E5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3E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47D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F9E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17.40</w:t>
            </w:r>
          </w:p>
        </w:tc>
      </w:tr>
      <w:tr w:rsidR="00827D25" w:rsidRPr="003563D7" w14:paraId="46A5417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55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F63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52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E7D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464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09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7E1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7.78</w:t>
            </w:r>
          </w:p>
        </w:tc>
      </w:tr>
      <w:tr w:rsidR="00827D25" w:rsidRPr="003563D7" w14:paraId="227AE9B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0D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326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28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63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02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273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5.449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64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84.46</w:t>
            </w:r>
          </w:p>
        </w:tc>
      </w:tr>
      <w:tr w:rsidR="00827D25" w:rsidRPr="003563D7" w14:paraId="7223CA5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6A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18A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3A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A7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16B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06A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3.318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19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51.44</w:t>
            </w:r>
          </w:p>
        </w:tc>
      </w:tr>
      <w:tr w:rsidR="00827D25" w:rsidRPr="003563D7" w14:paraId="37DCED7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B3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34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DEE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E48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4F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1FE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FC5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8E404F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C8E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F0E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DE3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2B1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B04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9AB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FD9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3D3E47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C6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B65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6A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AF2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866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9E8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4FF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11C182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792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AC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06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EA3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91A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B02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43E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065AC5A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FBD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64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31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883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CC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28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8EF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183DCF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C45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5B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D22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09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B8B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64B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3.933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E1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60.96</w:t>
            </w:r>
          </w:p>
        </w:tc>
      </w:tr>
      <w:tr w:rsidR="00827D25" w:rsidRPr="003563D7" w14:paraId="5699F9B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30A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DF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1F6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A16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2D2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00B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E2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46.39</w:t>
            </w:r>
          </w:p>
        </w:tc>
      </w:tr>
      <w:tr w:rsidR="00827D25" w:rsidRPr="003563D7" w14:paraId="764F036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063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892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CD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FE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37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DC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F68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36D29E1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94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DC7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6C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FCC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66F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D13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3F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</w:tr>
      <w:tr w:rsidR="00827D25" w:rsidRPr="003563D7" w14:paraId="04121A1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3D0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44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732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C9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226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E39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1D9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D768FC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CF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11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5E5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2C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35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58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8F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</w:tr>
      <w:tr w:rsidR="00827D25" w:rsidRPr="003563D7" w14:paraId="2215580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EC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66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D2F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83A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878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5F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55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</w:tr>
      <w:tr w:rsidR="00827D25" w:rsidRPr="003563D7" w14:paraId="07AE60D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B61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BAC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F8A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966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CAE3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32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8C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27.02</w:t>
            </w:r>
          </w:p>
        </w:tc>
      </w:tr>
      <w:tr w:rsidR="00827D25" w:rsidRPr="003563D7" w14:paraId="34233BC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62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79B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B8D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51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40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0B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821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F0508E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47A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2C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A79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6BB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DCA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49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0A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</w:tr>
      <w:tr w:rsidR="00827D25" w:rsidRPr="003563D7" w14:paraId="5AA79B5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0E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lastRenderedPageBreak/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B7A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13E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62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5E5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FB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E9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6481ED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DFF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3F7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E8D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38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846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F0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02B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9DDBB8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EBD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4BA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A45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E75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67B5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EC8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15A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DD66E5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F54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661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2F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4C5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071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99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5A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66313961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C52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E54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9D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929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B1E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EA7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F7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3F8BB7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29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0A8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6C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F3A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0B6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5A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068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38.88</w:t>
            </w:r>
          </w:p>
        </w:tc>
      </w:tr>
      <w:tr w:rsidR="00827D25" w:rsidRPr="003563D7" w14:paraId="762F266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AA2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DB7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EFC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57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B7A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A2E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C0A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</w:tr>
      <w:tr w:rsidR="00827D25" w:rsidRPr="003563D7" w14:paraId="75942E2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1B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726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D94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D50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817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C1D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899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</w:tr>
      <w:tr w:rsidR="00827D25" w:rsidRPr="003563D7" w14:paraId="186D540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C6D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48F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346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12E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C3C2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362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668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5.69</w:t>
            </w:r>
          </w:p>
        </w:tc>
      </w:tr>
      <w:tr w:rsidR="00827D25" w:rsidRPr="003563D7" w14:paraId="122859E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DD5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7CE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F2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768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1EB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543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78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</w:tr>
      <w:tr w:rsidR="00827D25" w:rsidRPr="003563D7" w14:paraId="244A263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B7C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4A7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1E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97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A39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DA1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A4BB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</w:tr>
      <w:tr w:rsidR="00827D25" w:rsidRPr="003563D7" w14:paraId="2CF8B3D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1EC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18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65A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E2C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CD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91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8F2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</w:tr>
      <w:tr w:rsidR="00827D25" w:rsidRPr="003563D7" w14:paraId="484ABE5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458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20A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E9D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30F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E9AD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465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B3C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</w:tr>
      <w:tr w:rsidR="00827D25" w:rsidRPr="003563D7" w14:paraId="3DAFA29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71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1AB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041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36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42F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90F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4DC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15.53</w:t>
            </w:r>
          </w:p>
        </w:tc>
      </w:tr>
      <w:tr w:rsidR="00827D25" w:rsidRPr="003563D7" w14:paraId="6DF7621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9DF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D3F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3AB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663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95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FA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C61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1F1F396B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7F1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8FD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EA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1D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0F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016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A88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</w:tr>
      <w:tr w:rsidR="00827D25" w:rsidRPr="003563D7" w14:paraId="77E07FC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70F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D5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2F4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695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729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D1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13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</w:tr>
      <w:tr w:rsidR="00827D25" w:rsidRPr="003563D7" w14:paraId="595BD83C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C9A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46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D65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AC3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97A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042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C4C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</w:tr>
      <w:tr w:rsidR="00827D25" w:rsidRPr="003563D7" w14:paraId="3811B69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4C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779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37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58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E38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E30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38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17.56</w:t>
            </w:r>
          </w:p>
        </w:tc>
      </w:tr>
      <w:tr w:rsidR="00827D25" w:rsidRPr="003563D7" w14:paraId="307523E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864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4C4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D90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5D0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B9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3C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39E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</w:tr>
      <w:tr w:rsidR="00827D25" w:rsidRPr="003563D7" w14:paraId="0AB03A5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020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AD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F0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313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F5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BA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ECC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52BDCBF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C61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1F3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DA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100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D8E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9D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65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0093C29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364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AF3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A8C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B5A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853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610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1F6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</w:tr>
      <w:tr w:rsidR="00827D25" w:rsidRPr="003563D7" w14:paraId="29A7D855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E1C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092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E02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20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CEC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10C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2DC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</w:tr>
      <w:tr w:rsidR="00827D25" w:rsidRPr="003563D7" w14:paraId="49E60D8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090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045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83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75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6AE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3D87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EC7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4.85</w:t>
            </w:r>
          </w:p>
        </w:tc>
      </w:tr>
      <w:tr w:rsidR="00827D25" w:rsidRPr="003563D7" w14:paraId="7204FED9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107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6FB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61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D06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48D6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D3D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1C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</w:tr>
      <w:tr w:rsidR="00827D25" w:rsidRPr="003563D7" w14:paraId="52C70C8F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B18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95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D8F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1FE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B6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574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DA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</w:tr>
      <w:tr w:rsidR="00827D25" w:rsidRPr="003563D7" w14:paraId="30BE736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9A48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0C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6B6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60A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962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1F5F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F8B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33.41</w:t>
            </w:r>
          </w:p>
        </w:tc>
      </w:tr>
      <w:tr w:rsidR="00827D25" w:rsidRPr="003563D7" w14:paraId="7F2E9CA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DB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C78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C0B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31C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7E7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2F5D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20C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</w:tr>
      <w:tr w:rsidR="00827D25" w:rsidRPr="003563D7" w14:paraId="1B26B76E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9FD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C7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709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C85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B03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C6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0B6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</w:tr>
      <w:tr w:rsidR="00827D25" w:rsidRPr="003563D7" w14:paraId="5B974598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A73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C1E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458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971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574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C1B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669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</w:tr>
      <w:tr w:rsidR="00827D25" w:rsidRPr="003563D7" w14:paraId="776270B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C4F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1A8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AA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60F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B6E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AD5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C2C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</w:tr>
      <w:tr w:rsidR="00827D25" w:rsidRPr="003563D7" w14:paraId="466600B0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163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DC4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4E4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0C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1CF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81C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A8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42096A03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48C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3F1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8F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7D0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CCF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DB8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7B9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7677EDD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DBD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BBE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E11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D8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884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E3BB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46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36E7E66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41DF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070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F9C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DCA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C35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FEF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7C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75.32</w:t>
            </w:r>
          </w:p>
        </w:tc>
      </w:tr>
      <w:tr w:rsidR="00827D25" w:rsidRPr="003563D7" w14:paraId="39DC1464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CEB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380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1DD5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594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3F8F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669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2A7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7D25" w:rsidRPr="003563D7" w14:paraId="22B9B58D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1080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E5F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7BB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EC4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723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90BE2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B286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7.52</w:t>
            </w:r>
          </w:p>
        </w:tc>
      </w:tr>
      <w:tr w:rsidR="00827D25" w:rsidRPr="003563D7" w14:paraId="5F369867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9A58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ЦВЕТИ ТИХОМИРОВА ТРИФОНОВА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FDAE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E2A3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6CA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B3DD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F3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53F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</w:tr>
      <w:tr w:rsidR="00827D25" w:rsidRPr="003563D7" w14:paraId="21B7BD72" w14:textId="77777777" w:rsidTr="00827D25">
        <w:trPr>
          <w:cantSplit/>
          <w:trHeight w:val="227"/>
        </w:trPr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97BC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EBD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DAE4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4EB9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63.802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C647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7F0A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79.090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8191" w14:textId="77777777" w:rsidR="00827D25" w:rsidRPr="003563D7" w:rsidRDefault="00827D25" w:rsidP="00B7491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563D7">
              <w:rPr>
                <w:rFonts w:ascii="Arial" w:hAnsi="Arial" w:cs="Arial"/>
                <w:b/>
                <w:bCs/>
                <w:sz w:val="18"/>
                <w:szCs w:val="18"/>
              </w:rPr>
              <w:t>1225.89</w:t>
            </w:r>
          </w:p>
        </w:tc>
      </w:tr>
    </w:tbl>
    <w:p w14:paraId="3E02644F" w14:textId="77777777" w:rsidR="007A663B" w:rsidRDefault="007A663B" w:rsidP="00D57A2F">
      <w:pPr>
        <w:jc w:val="both"/>
        <w:rPr>
          <w:lang w:val="bg-BG"/>
        </w:rPr>
      </w:pPr>
    </w:p>
    <w:p w14:paraId="7CCEFBFE" w14:textId="77777777" w:rsidR="00617A58" w:rsidRPr="00334F0E" w:rsidRDefault="00617A58" w:rsidP="004E6A06">
      <w:pPr>
        <w:jc w:val="center"/>
        <w:rPr>
          <w:b/>
          <w:sz w:val="18"/>
          <w:szCs w:val="18"/>
          <w:lang w:val="bg-BG"/>
        </w:rPr>
      </w:pPr>
    </w:p>
    <w:p w14:paraId="2BA6428D" w14:textId="77777777" w:rsidR="004114B6" w:rsidRDefault="004114B6" w:rsidP="00BB37D0">
      <w:pPr>
        <w:ind w:firstLine="720"/>
        <w:jc w:val="both"/>
        <w:textAlignment w:val="center"/>
        <w:rPr>
          <w:lang w:val="bg-BG"/>
        </w:rPr>
      </w:pPr>
      <w:r w:rsidRPr="000F6DCA">
        <w:rPr>
          <w:b/>
          <w:lang w:val="bg-BG"/>
        </w:rPr>
        <w:t>III.</w:t>
      </w:r>
      <w:r w:rsidRPr="00D92A91">
        <w:rPr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14:paraId="2453D7B1" w14:textId="77777777" w:rsidR="00BB37D0" w:rsidRDefault="004114B6" w:rsidP="004114B6">
      <w:pPr>
        <w:ind w:firstLine="720"/>
        <w:jc w:val="both"/>
        <w:rPr>
          <w:b/>
          <w:lang w:val="ru-RU"/>
        </w:rPr>
      </w:pPr>
      <w:r w:rsidRPr="00D92A91">
        <w:rPr>
          <w:b/>
          <w:lang w:val="bg-BG"/>
        </w:rPr>
        <w:t xml:space="preserve">Банкова сметка за чужди средства на Областна дирекция „Земеделие” </w:t>
      </w:r>
      <w:r>
        <w:rPr>
          <w:b/>
          <w:lang w:val="bg-BG"/>
        </w:rPr>
        <w:t>–</w:t>
      </w:r>
      <w:r w:rsidRPr="00D92A91">
        <w:rPr>
          <w:b/>
          <w:lang w:val="bg-BG"/>
        </w:rPr>
        <w:t xml:space="preserve"> </w:t>
      </w:r>
      <w:r>
        <w:rPr>
          <w:b/>
          <w:lang w:val="bg-BG"/>
        </w:rPr>
        <w:t>София област</w:t>
      </w:r>
      <w:r w:rsidRPr="00D92A91">
        <w:rPr>
          <w:b/>
          <w:lang w:val="bg-BG"/>
        </w:rPr>
        <w:t>:</w:t>
      </w:r>
      <w:r w:rsidR="00BB37D0" w:rsidRPr="00BB37D0">
        <w:rPr>
          <w:b/>
          <w:lang w:val="ru-RU"/>
        </w:rPr>
        <w:t xml:space="preserve"> </w:t>
      </w:r>
      <w:r w:rsidR="00BB37D0">
        <w:rPr>
          <w:b/>
          <w:lang w:val="ru-RU"/>
        </w:rPr>
        <w:t xml:space="preserve"> </w:t>
      </w:r>
      <w:r w:rsidR="00BB37D0" w:rsidRPr="00992DF8">
        <w:rPr>
          <w:b/>
          <w:lang w:val="ru-RU"/>
        </w:rPr>
        <w:t xml:space="preserve">Банка: </w:t>
      </w:r>
      <w:proofErr w:type="spellStart"/>
      <w:r w:rsidR="00BB37D0" w:rsidRPr="00992DF8">
        <w:rPr>
          <w:b/>
          <w:lang w:val="ru-RU"/>
        </w:rPr>
        <w:t>УниКредитБулбанк</w:t>
      </w:r>
      <w:proofErr w:type="spellEnd"/>
      <w:r w:rsidR="00BB37D0">
        <w:rPr>
          <w:b/>
          <w:lang w:val="ru-RU"/>
        </w:rPr>
        <w:t xml:space="preserve">, </w:t>
      </w:r>
      <w:r w:rsidR="00BB37D0" w:rsidRPr="00A2209E">
        <w:rPr>
          <w:b/>
        </w:rPr>
        <w:t>BIC</w:t>
      </w:r>
      <w:r w:rsidR="00BB37D0" w:rsidRPr="00992DF8">
        <w:rPr>
          <w:b/>
          <w:lang w:val="ru-RU"/>
        </w:rPr>
        <w:t xml:space="preserve">: </w:t>
      </w:r>
      <w:r w:rsidR="00BB37D0">
        <w:rPr>
          <w:b/>
        </w:rPr>
        <w:t>UNC</w:t>
      </w:r>
      <w:r w:rsidR="00BB37D0" w:rsidRPr="00A2209E">
        <w:rPr>
          <w:b/>
        </w:rPr>
        <w:t>RBGSF</w:t>
      </w:r>
      <w:r w:rsidR="00BB37D0">
        <w:rPr>
          <w:b/>
          <w:lang w:val="ru-RU"/>
        </w:rPr>
        <w:t xml:space="preserve">, </w:t>
      </w:r>
    </w:p>
    <w:p w14:paraId="3F866B2E" w14:textId="77777777" w:rsidR="004114B6" w:rsidRDefault="00BB37D0" w:rsidP="00BB37D0">
      <w:pPr>
        <w:ind w:left="720"/>
        <w:jc w:val="both"/>
        <w:rPr>
          <w:lang w:val="bg-BG"/>
        </w:rPr>
      </w:pPr>
      <w:r>
        <w:rPr>
          <w:b/>
          <w:lang w:val="ru-RU"/>
        </w:rPr>
        <w:t xml:space="preserve">   </w:t>
      </w:r>
      <w:r w:rsidRPr="00A2209E">
        <w:rPr>
          <w:b/>
        </w:rPr>
        <w:t>IBAN</w:t>
      </w:r>
      <w:r w:rsidRPr="00992DF8">
        <w:rPr>
          <w:b/>
          <w:lang w:val="ru-RU"/>
        </w:rPr>
        <w:t xml:space="preserve">: </w:t>
      </w:r>
      <w:r>
        <w:rPr>
          <w:b/>
        </w:rPr>
        <w:t>BG</w:t>
      </w:r>
      <w:r w:rsidRPr="00992DF8">
        <w:rPr>
          <w:b/>
          <w:lang w:val="ru-RU"/>
        </w:rPr>
        <w:t xml:space="preserve">67 </w:t>
      </w:r>
      <w:r>
        <w:rPr>
          <w:b/>
        </w:rPr>
        <w:t>UNC</w:t>
      </w:r>
      <w:r w:rsidRPr="00A2209E">
        <w:rPr>
          <w:b/>
        </w:rPr>
        <w:t>R</w:t>
      </w:r>
      <w:r w:rsidRPr="00992DF8">
        <w:rPr>
          <w:b/>
          <w:lang w:val="ru-RU"/>
        </w:rPr>
        <w:t xml:space="preserve"> 7000 3319 7337 51</w:t>
      </w:r>
    </w:p>
    <w:p w14:paraId="22CAA14C" w14:textId="77777777" w:rsidR="004114B6" w:rsidRDefault="004114B6" w:rsidP="00BB37D0">
      <w:pPr>
        <w:ind w:firstLine="720"/>
        <w:jc w:val="both"/>
        <w:rPr>
          <w:lang w:val="bg-BG"/>
        </w:rPr>
      </w:pPr>
      <w:r w:rsidRPr="007970E5">
        <w:rPr>
          <w:b/>
        </w:rPr>
        <w:t>IV</w:t>
      </w:r>
      <w:r w:rsidRPr="00DD5B06">
        <w:rPr>
          <w:b/>
          <w:lang w:val="ru-RU"/>
        </w:rPr>
        <w:t xml:space="preserve">. </w:t>
      </w:r>
      <w:r>
        <w:rPr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14:paraId="529AB56D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lang w:val="bg-BG"/>
        </w:rPr>
        <w:t>с.</w:t>
      </w:r>
      <w:r w:rsidR="00340931">
        <w:rPr>
          <w:lang w:val="bg-BG"/>
        </w:rPr>
        <w:t>Радотина</w:t>
      </w:r>
      <w:proofErr w:type="spellEnd"/>
      <w:r w:rsidR="00316D26">
        <w:rPr>
          <w:lang w:val="bg-BG"/>
        </w:rPr>
        <w:t xml:space="preserve"> </w:t>
      </w:r>
      <w:r>
        <w:rPr>
          <w:lang w:val="bg-BG"/>
        </w:rPr>
        <w:t>и в сградата на Общинска служба по земеделие - Ботевград и да се публикува на интернет страниците на съответната община и Областна дирекция „Земеделие” – София област</w:t>
      </w:r>
    </w:p>
    <w:p w14:paraId="142F081E" w14:textId="55BD9AA1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7B33C7">
        <w:rPr>
          <w:lang w:val="bg-BG"/>
        </w:rPr>
        <w:t>–</w:t>
      </w:r>
      <w:r>
        <w:rPr>
          <w:lang w:val="bg-BG"/>
        </w:rPr>
        <w:t xml:space="preserve"> Ботевград</w:t>
      </w:r>
      <w:r w:rsidR="007B33C7">
        <w:rPr>
          <w:lang w:val="bg-BG"/>
        </w:rPr>
        <w:t>.</w:t>
      </w:r>
    </w:p>
    <w:p w14:paraId="6B57217D" w14:textId="77777777" w:rsidR="004114B6" w:rsidRPr="000F6DCA" w:rsidRDefault="004114B6" w:rsidP="004114B6">
      <w:pPr>
        <w:ind w:firstLine="720"/>
        <w:jc w:val="both"/>
        <w:rPr>
          <w:lang w:val="bg-BG"/>
        </w:rPr>
      </w:pPr>
      <w:r w:rsidRPr="00E1294D">
        <w:rPr>
          <w:lang w:val="bg-BG"/>
        </w:rPr>
        <w:t>Заповедта да се доведе до знанието на съответните длъжностни лица, за сведение и изпълнение.</w:t>
      </w:r>
    </w:p>
    <w:p w14:paraId="08ACBA44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14:paraId="65726DEF" w14:textId="77777777" w:rsidR="004114B6" w:rsidRDefault="004114B6" w:rsidP="004114B6">
      <w:pPr>
        <w:ind w:firstLine="720"/>
        <w:jc w:val="both"/>
        <w:rPr>
          <w:lang w:val="bg-BG"/>
        </w:rPr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  <w:lang w:val="bg-BG"/>
        </w:rPr>
        <w:t>.</w:t>
      </w:r>
      <w:r>
        <w:rPr>
          <w:lang w:val="bg-BG"/>
        </w:rPr>
        <w:t xml:space="preserve"> Неразделна част от настоящата заповед са:</w:t>
      </w:r>
    </w:p>
    <w:p w14:paraId="71F0629B" w14:textId="77777777" w:rsidR="004114B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1. Декларации на собствениците и/или ползвателите по чл. 37ж, ал. 8 от ЗСПЗЗ. </w:t>
      </w:r>
    </w:p>
    <w:p w14:paraId="2E03CD05" w14:textId="77777777" w:rsidR="004114B6" w:rsidRPr="00DD5B06" w:rsidRDefault="004114B6" w:rsidP="004114B6">
      <w:pPr>
        <w:ind w:firstLine="720"/>
        <w:jc w:val="both"/>
        <w:rPr>
          <w:lang w:val="bg-BG"/>
        </w:rPr>
      </w:pPr>
      <w:r>
        <w:rPr>
          <w:lang w:val="bg-BG"/>
        </w:rPr>
        <w:t xml:space="preserve">2. Споразумението по т. </w:t>
      </w:r>
      <w:r w:rsidRPr="00E26E87">
        <w:t>I</w:t>
      </w:r>
      <w:r w:rsidRPr="00E26E87">
        <w:rPr>
          <w:lang w:val="bg-BG"/>
        </w:rPr>
        <w:t>.</w:t>
      </w:r>
      <w:r>
        <w:rPr>
          <w:lang w:val="bg-BG"/>
        </w:rPr>
        <w:t xml:space="preserve"> </w:t>
      </w:r>
    </w:p>
    <w:p w14:paraId="62DD0444" w14:textId="77777777" w:rsidR="00296C8F" w:rsidRDefault="00296C8F" w:rsidP="00753FF4">
      <w:pPr>
        <w:ind w:firstLine="709"/>
        <w:jc w:val="both"/>
        <w:rPr>
          <w:u w:val="single"/>
          <w:lang w:val="bg-BG"/>
        </w:rPr>
      </w:pPr>
    </w:p>
    <w:p w14:paraId="53F9A188" w14:textId="77777777" w:rsidR="00E666D2" w:rsidRDefault="00E666D2" w:rsidP="00DE41FD">
      <w:pPr>
        <w:rPr>
          <w:b/>
          <w:lang w:val="bg-BG"/>
        </w:rPr>
      </w:pPr>
    </w:p>
    <w:p w14:paraId="2AB6CFC6" w14:textId="77777777" w:rsidR="00E666D2" w:rsidRDefault="00E666D2" w:rsidP="00DE41FD">
      <w:pPr>
        <w:rPr>
          <w:b/>
          <w:lang w:val="bg-BG"/>
        </w:rPr>
      </w:pPr>
    </w:p>
    <w:p w14:paraId="00B4D62C" w14:textId="77C8187A" w:rsidR="007C5876" w:rsidRPr="008328AA" w:rsidRDefault="007C5876" w:rsidP="007C5876">
      <w:pPr>
        <w:rPr>
          <w:b/>
          <w:lang w:val="bg-BG"/>
        </w:rPr>
      </w:pPr>
      <w:r>
        <w:rPr>
          <w:b/>
          <w:lang w:val="bg-BG"/>
        </w:rPr>
        <w:t>ЕМИЛ МИШОВ</w:t>
      </w:r>
      <w:r w:rsidR="00881582">
        <w:rPr>
          <w:b/>
          <w:lang w:val="bg-BG"/>
        </w:rPr>
        <w:t xml:space="preserve">   /П/</w:t>
      </w:r>
      <w:bookmarkStart w:id="0" w:name="_GoBack"/>
      <w:bookmarkEnd w:id="0"/>
    </w:p>
    <w:p w14:paraId="3489015E" w14:textId="77777777" w:rsidR="007C5876" w:rsidRPr="008328AA" w:rsidRDefault="007C5876" w:rsidP="007C5876">
      <w:pPr>
        <w:rPr>
          <w:i/>
          <w:lang w:val="ru-RU"/>
        </w:rPr>
      </w:pPr>
      <w:r w:rsidRPr="008328AA">
        <w:rPr>
          <w:i/>
          <w:lang w:val="bg-BG"/>
        </w:rPr>
        <w:t xml:space="preserve">Директор на </w:t>
      </w:r>
    </w:p>
    <w:p w14:paraId="07065383" w14:textId="77777777" w:rsidR="007C5876" w:rsidRPr="008328AA" w:rsidRDefault="007C5876" w:rsidP="007C5876">
      <w:pPr>
        <w:rPr>
          <w:i/>
          <w:lang w:val="ru-RU"/>
        </w:rPr>
      </w:pPr>
      <w:r w:rsidRPr="008328AA">
        <w:rPr>
          <w:i/>
          <w:lang w:val="bg-BG"/>
        </w:rPr>
        <w:t xml:space="preserve">Областна дирекция „Земеделие” </w:t>
      </w:r>
    </w:p>
    <w:p w14:paraId="18BE77D6" w14:textId="77777777" w:rsidR="007C5876" w:rsidRPr="008328AA" w:rsidRDefault="007C5876" w:rsidP="007C5876">
      <w:pPr>
        <w:rPr>
          <w:i/>
          <w:lang w:val="bg-BG"/>
        </w:rPr>
      </w:pPr>
      <w:r w:rsidRPr="008328AA">
        <w:rPr>
          <w:i/>
          <w:lang w:val="bg-BG"/>
        </w:rPr>
        <w:t>София област</w:t>
      </w:r>
    </w:p>
    <w:p w14:paraId="5E080127" w14:textId="77777777" w:rsidR="007C5876" w:rsidRPr="008328AA" w:rsidRDefault="007C5876" w:rsidP="007C5876">
      <w:pPr>
        <w:rPr>
          <w:i/>
          <w:lang w:val="bg-BG"/>
        </w:rPr>
      </w:pPr>
    </w:p>
    <w:p w14:paraId="74212465" w14:textId="77777777" w:rsidR="007C5876" w:rsidRPr="00FF295F" w:rsidRDefault="007C5876" w:rsidP="007C5876">
      <w:pPr>
        <w:rPr>
          <w:i/>
          <w:highlight w:val="yellow"/>
          <w:lang w:val="bg-BG"/>
        </w:rPr>
      </w:pPr>
    </w:p>
    <w:sectPr w:rsidR="007C5876" w:rsidRPr="00FF295F" w:rsidSect="00827D25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418" w:right="1134" w:bottom="907" w:left="1276" w:header="720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EF42B" w14:textId="77777777" w:rsidR="00E44B7F" w:rsidRDefault="00E44B7F">
      <w:r>
        <w:separator/>
      </w:r>
    </w:p>
  </w:endnote>
  <w:endnote w:type="continuationSeparator" w:id="0">
    <w:p w14:paraId="04373DD1" w14:textId="77777777" w:rsidR="00E44B7F" w:rsidRDefault="00E4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AB4DE" w14:textId="77777777" w:rsidR="009568F1" w:rsidRDefault="009568F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F96197" w14:textId="77777777" w:rsidR="009568F1" w:rsidRDefault="009568F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5B417" w14:textId="0DC3915C" w:rsidR="009568F1" w:rsidRPr="00713EC9" w:rsidRDefault="009568F1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881582">
      <w:rPr>
        <w:rStyle w:val="PageNumber"/>
        <w:noProof/>
        <w:sz w:val="18"/>
      </w:rPr>
      <w:t>6</w:t>
    </w:r>
    <w:r w:rsidRPr="00713EC9">
      <w:rPr>
        <w:rStyle w:val="PageNumber"/>
        <w:sz w:val="18"/>
      </w:rPr>
      <w:fldChar w:fldCharType="end"/>
    </w:r>
  </w:p>
  <w:p w14:paraId="762AC6E5" w14:textId="77777777" w:rsidR="009568F1" w:rsidRPr="002639F4" w:rsidRDefault="009568F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621D38A6" w14:textId="77777777" w:rsidR="009568F1" w:rsidRPr="002639F4" w:rsidRDefault="009568F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16132315" w14:textId="77777777" w:rsidR="009568F1" w:rsidRPr="00835BBA" w:rsidRDefault="009568F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4F0CC" w14:textId="77777777" w:rsidR="009568F1" w:rsidRPr="00004F45" w:rsidRDefault="009568F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0EF6BC8C" w14:textId="77777777" w:rsidR="009568F1" w:rsidRPr="00004F45" w:rsidRDefault="009568F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74F35" w14:textId="77777777" w:rsidR="00E44B7F" w:rsidRDefault="00E44B7F">
      <w:r>
        <w:separator/>
      </w:r>
    </w:p>
  </w:footnote>
  <w:footnote w:type="continuationSeparator" w:id="0">
    <w:p w14:paraId="577657B4" w14:textId="77777777" w:rsidR="00E44B7F" w:rsidRDefault="00E44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79837" w14:textId="730BA483" w:rsidR="009568F1" w:rsidRPr="005B69F7" w:rsidRDefault="00827D2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52C9678C" wp14:editId="160904D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974C39" w14:textId="2D03503A" w:rsidR="009568F1" w:rsidRPr="005B69F7" w:rsidRDefault="00827D25" w:rsidP="00A95F4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13965A9A" wp14:editId="48672B1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47B6C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"/>
          </w:pict>
        </mc:Fallback>
      </mc:AlternateContent>
    </w:r>
    <w:r w:rsidR="00A95F41">
      <w:rPr>
        <w:rFonts w:ascii="Helen Bg Condensed" w:hAnsi="Helen Bg Condensed"/>
        <w:spacing w:val="40"/>
        <w:sz w:val="30"/>
        <w:szCs w:val="30"/>
      </w:rPr>
      <w:t xml:space="preserve"> </w:t>
    </w:r>
    <w:r w:rsidR="009568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7B54032A" w14:textId="77777777" w:rsidR="009568F1" w:rsidRPr="0023186B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 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610A6801" w14:textId="77777777" w:rsidR="009568F1" w:rsidRPr="00983B22" w:rsidRDefault="009568F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6744D10B" w14:textId="77777777" w:rsidR="009568F1" w:rsidRPr="00983B22" w:rsidRDefault="009568F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7553A"/>
    <w:rsid w:val="0009344D"/>
    <w:rsid w:val="00094932"/>
    <w:rsid w:val="000A519D"/>
    <w:rsid w:val="000C2C0E"/>
    <w:rsid w:val="000C5047"/>
    <w:rsid w:val="000E2804"/>
    <w:rsid w:val="000E46A8"/>
    <w:rsid w:val="000F691D"/>
    <w:rsid w:val="0011621C"/>
    <w:rsid w:val="0013647C"/>
    <w:rsid w:val="00137F32"/>
    <w:rsid w:val="00155469"/>
    <w:rsid w:val="00157D1E"/>
    <w:rsid w:val="00164A60"/>
    <w:rsid w:val="00167D62"/>
    <w:rsid w:val="001738C2"/>
    <w:rsid w:val="00173A32"/>
    <w:rsid w:val="001850C9"/>
    <w:rsid w:val="001A06E4"/>
    <w:rsid w:val="001A1BA3"/>
    <w:rsid w:val="001A1C66"/>
    <w:rsid w:val="001B0C85"/>
    <w:rsid w:val="001B4BA5"/>
    <w:rsid w:val="001E0826"/>
    <w:rsid w:val="001E18E8"/>
    <w:rsid w:val="0020653E"/>
    <w:rsid w:val="00212573"/>
    <w:rsid w:val="00225E60"/>
    <w:rsid w:val="00226449"/>
    <w:rsid w:val="00227215"/>
    <w:rsid w:val="0023186B"/>
    <w:rsid w:val="00236727"/>
    <w:rsid w:val="0024276E"/>
    <w:rsid w:val="002522D6"/>
    <w:rsid w:val="002639F4"/>
    <w:rsid w:val="00266D04"/>
    <w:rsid w:val="002672B2"/>
    <w:rsid w:val="002725F6"/>
    <w:rsid w:val="00291BDD"/>
    <w:rsid w:val="00296C8F"/>
    <w:rsid w:val="002A10AF"/>
    <w:rsid w:val="002C5874"/>
    <w:rsid w:val="002D3AFE"/>
    <w:rsid w:val="002D3B8A"/>
    <w:rsid w:val="002E25EF"/>
    <w:rsid w:val="002E37B1"/>
    <w:rsid w:val="002F2872"/>
    <w:rsid w:val="003015D9"/>
    <w:rsid w:val="003140CD"/>
    <w:rsid w:val="00316D26"/>
    <w:rsid w:val="00325630"/>
    <w:rsid w:val="0033321F"/>
    <w:rsid w:val="00334F0E"/>
    <w:rsid w:val="003361C6"/>
    <w:rsid w:val="00340931"/>
    <w:rsid w:val="00343C03"/>
    <w:rsid w:val="00345A2F"/>
    <w:rsid w:val="0035293A"/>
    <w:rsid w:val="00352944"/>
    <w:rsid w:val="00355EDA"/>
    <w:rsid w:val="0035766D"/>
    <w:rsid w:val="003601F1"/>
    <w:rsid w:val="00380BBF"/>
    <w:rsid w:val="003813FC"/>
    <w:rsid w:val="00382A94"/>
    <w:rsid w:val="0038518E"/>
    <w:rsid w:val="003A6165"/>
    <w:rsid w:val="003A7442"/>
    <w:rsid w:val="003B6B61"/>
    <w:rsid w:val="003C2E20"/>
    <w:rsid w:val="003D27F5"/>
    <w:rsid w:val="003D29F1"/>
    <w:rsid w:val="003D48FB"/>
    <w:rsid w:val="003E30A8"/>
    <w:rsid w:val="003E4807"/>
    <w:rsid w:val="003E7141"/>
    <w:rsid w:val="003F12AE"/>
    <w:rsid w:val="00401145"/>
    <w:rsid w:val="0040496B"/>
    <w:rsid w:val="004114B6"/>
    <w:rsid w:val="00430352"/>
    <w:rsid w:val="0043766A"/>
    <w:rsid w:val="00443D11"/>
    <w:rsid w:val="00446795"/>
    <w:rsid w:val="00454CDE"/>
    <w:rsid w:val="00463733"/>
    <w:rsid w:val="00463C1A"/>
    <w:rsid w:val="00471AF4"/>
    <w:rsid w:val="00496975"/>
    <w:rsid w:val="004A19BF"/>
    <w:rsid w:val="004A35CC"/>
    <w:rsid w:val="004B10BF"/>
    <w:rsid w:val="004C3144"/>
    <w:rsid w:val="004C4B62"/>
    <w:rsid w:val="004E31E0"/>
    <w:rsid w:val="004E5FF6"/>
    <w:rsid w:val="004E6A06"/>
    <w:rsid w:val="004F50DC"/>
    <w:rsid w:val="004F5882"/>
    <w:rsid w:val="004F765C"/>
    <w:rsid w:val="0051429F"/>
    <w:rsid w:val="00522D1E"/>
    <w:rsid w:val="005246DE"/>
    <w:rsid w:val="00533524"/>
    <w:rsid w:val="00535D58"/>
    <w:rsid w:val="00544517"/>
    <w:rsid w:val="005455E5"/>
    <w:rsid w:val="005604AC"/>
    <w:rsid w:val="00560A65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16B"/>
    <w:rsid w:val="005A3B17"/>
    <w:rsid w:val="005A4AF1"/>
    <w:rsid w:val="005B2632"/>
    <w:rsid w:val="005B4D1B"/>
    <w:rsid w:val="005B69F7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5188"/>
    <w:rsid w:val="00606C01"/>
    <w:rsid w:val="00611AED"/>
    <w:rsid w:val="00617A58"/>
    <w:rsid w:val="00623B38"/>
    <w:rsid w:val="0063213C"/>
    <w:rsid w:val="006359F1"/>
    <w:rsid w:val="00641A91"/>
    <w:rsid w:val="006434A5"/>
    <w:rsid w:val="00645F78"/>
    <w:rsid w:val="00654315"/>
    <w:rsid w:val="006551EB"/>
    <w:rsid w:val="006655C6"/>
    <w:rsid w:val="00671B3F"/>
    <w:rsid w:val="006727E9"/>
    <w:rsid w:val="006871DF"/>
    <w:rsid w:val="00687C4C"/>
    <w:rsid w:val="00694953"/>
    <w:rsid w:val="006A3970"/>
    <w:rsid w:val="006A760F"/>
    <w:rsid w:val="006B0B9A"/>
    <w:rsid w:val="006B282B"/>
    <w:rsid w:val="006B7386"/>
    <w:rsid w:val="006C1BE4"/>
    <w:rsid w:val="006C5E63"/>
    <w:rsid w:val="006E12B4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3D42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A663B"/>
    <w:rsid w:val="007B33C7"/>
    <w:rsid w:val="007B4B8A"/>
    <w:rsid w:val="007C4CDD"/>
    <w:rsid w:val="007C5876"/>
    <w:rsid w:val="007D05C7"/>
    <w:rsid w:val="007D07CD"/>
    <w:rsid w:val="007D6450"/>
    <w:rsid w:val="007E1E8A"/>
    <w:rsid w:val="007F3883"/>
    <w:rsid w:val="00800337"/>
    <w:rsid w:val="0080526F"/>
    <w:rsid w:val="00810556"/>
    <w:rsid w:val="00810E90"/>
    <w:rsid w:val="00813E21"/>
    <w:rsid w:val="00822F7A"/>
    <w:rsid w:val="00823FF9"/>
    <w:rsid w:val="00827D25"/>
    <w:rsid w:val="008318FA"/>
    <w:rsid w:val="008324AB"/>
    <w:rsid w:val="00835BBA"/>
    <w:rsid w:val="0085348A"/>
    <w:rsid w:val="0086367E"/>
    <w:rsid w:val="00871654"/>
    <w:rsid w:val="00881582"/>
    <w:rsid w:val="00883AE2"/>
    <w:rsid w:val="00890060"/>
    <w:rsid w:val="00893776"/>
    <w:rsid w:val="008A1BBB"/>
    <w:rsid w:val="008A25C1"/>
    <w:rsid w:val="008A57E9"/>
    <w:rsid w:val="008B0206"/>
    <w:rsid w:val="008B1300"/>
    <w:rsid w:val="008D2703"/>
    <w:rsid w:val="008E0E45"/>
    <w:rsid w:val="008F3A6E"/>
    <w:rsid w:val="0091297E"/>
    <w:rsid w:val="00931B42"/>
    <w:rsid w:val="00936425"/>
    <w:rsid w:val="00937D51"/>
    <w:rsid w:val="00945150"/>
    <w:rsid w:val="00946D85"/>
    <w:rsid w:val="0094745B"/>
    <w:rsid w:val="009568F1"/>
    <w:rsid w:val="00956CD8"/>
    <w:rsid w:val="00967CC5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C64B2"/>
    <w:rsid w:val="009D3DA7"/>
    <w:rsid w:val="009D555E"/>
    <w:rsid w:val="009E7D8E"/>
    <w:rsid w:val="009F2A96"/>
    <w:rsid w:val="00A144F4"/>
    <w:rsid w:val="00A15B2B"/>
    <w:rsid w:val="00A22FCE"/>
    <w:rsid w:val="00A23BFD"/>
    <w:rsid w:val="00A2419F"/>
    <w:rsid w:val="00A36C2A"/>
    <w:rsid w:val="00A37AA3"/>
    <w:rsid w:val="00A56EBD"/>
    <w:rsid w:val="00A60928"/>
    <w:rsid w:val="00A64873"/>
    <w:rsid w:val="00A67727"/>
    <w:rsid w:val="00A74EBA"/>
    <w:rsid w:val="00A76A7D"/>
    <w:rsid w:val="00A76B02"/>
    <w:rsid w:val="00A806FD"/>
    <w:rsid w:val="00A820FC"/>
    <w:rsid w:val="00A838A3"/>
    <w:rsid w:val="00A908FE"/>
    <w:rsid w:val="00A92CFD"/>
    <w:rsid w:val="00A95F41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B02AEB"/>
    <w:rsid w:val="00B14BA2"/>
    <w:rsid w:val="00B370B2"/>
    <w:rsid w:val="00B54180"/>
    <w:rsid w:val="00B65B7A"/>
    <w:rsid w:val="00B71426"/>
    <w:rsid w:val="00B92A9C"/>
    <w:rsid w:val="00B966A6"/>
    <w:rsid w:val="00B97B20"/>
    <w:rsid w:val="00BA5128"/>
    <w:rsid w:val="00BB37D0"/>
    <w:rsid w:val="00BC0B35"/>
    <w:rsid w:val="00BC45FC"/>
    <w:rsid w:val="00BC5E18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5665"/>
    <w:rsid w:val="00C37346"/>
    <w:rsid w:val="00C41B72"/>
    <w:rsid w:val="00C473A4"/>
    <w:rsid w:val="00C624E9"/>
    <w:rsid w:val="00C84C39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514F6"/>
    <w:rsid w:val="00D51BD9"/>
    <w:rsid w:val="00D57A2F"/>
    <w:rsid w:val="00D61AE4"/>
    <w:rsid w:val="00D664DD"/>
    <w:rsid w:val="00D71A31"/>
    <w:rsid w:val="00D742E5"/>
    <w:rsid w:val="00D7472F"/>
    <w:rsid w:val="00D81D3E"/>
    <w:rsid w:val="00D86621"/>
    <w:rsid w:val="00D86C51"/>
    <w:rsid w:val="00D94649"/>
    <w:rsid w:val="00D94EC1"/>
    <w:rsid w:val="00DA5FC2"/>
    <w:rsid w:val="00DA6215"/>
    <w:rsid w:val="00DB0831"/>
    <w:rsid w:val="00DB47C4"/>
    <w:rsid w:val="00DC07CF"/>
    <w:rsid w:val="00DD5B06"/>
    <w:rsid w:val="00DE0D1D"/>
    <w:rsid w:val="00DE41FD"/>
    <w:rsid w:val="00E033AB"/>
    <w:rsid w:val="00E04097"/>
    <w:rsid w:val="00E14211"/>
    <w:rsid w:val="00E14AEE"/>
    <w:rsid w:val="00E237A5"/>
    <w:rsid w:val="00E276F4"/>
    <w:rsid w:val="00E44B7F"/>
    <w:rsid w:val="00E52E11"/>
    <w:rsid w:val="00E5612F"/>
    <w:rsid w:val="00E5627C"/>
    <w:rsid w:val="00E61682"/>
    <w:rsid w:val="00E6220A"/>
    <w:rsid w:val="00E666D2"/>
    <w:rsid w:val="00E71875"/>
    <w:rsid w:val="00E71BA4"/>
    <w:rsid w:val="00E7445E"/>
    <w:rsid w:val="00E76BF6"/>
    <w:rsid w:val="00EA3B1F"/>
    <w:rsid w:val="00EA778C"/>
    <w:rsid w:val="00EB4DB7"/>
    <w:rsid w:val="00EB63E3"/>
    <w:rsid w:val="00ED0F2B"/>
    <w:rsid w:val="00EE1A25"/>
    <w:rsid w:val="00EE2FF9"/>
    <w:rsid w:val="00EF61F2"/>
    <w:rsid w:val="00F0094D"/>
    <w:rsid w:val="00F06BC9"/>
    <w:rsid w:val="00F377D5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 "/>
  <w14:docId w14:val="4E1F362A"/>
  <w15:chartTrackingRefBased/>
  <w15:docId w15:val="{FC909DC6-949D-486C-85CF-3A54DA66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382A94"/>
    <w:rPr>
      <w:color w:val="800080"/>
      <w:u w:val="single"/>
    </w:rPr>
  </w:style>
  <w:style w:type="paragraph" w:customStyle="1" w:styleId="xl65">
    <w:name w:val="xl65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6">
    <w:name w:val="xl66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1">
    <w:name w:val="xl71"/>
    <w:basedOn w:val="Normal"/>
    <w:rsid w:val="00382A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1">
    <w:name w:val="xl61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2272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63">
    <w:name w:val="xl63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4">
    <w:name w:val="xl64"/>
    <w:basedOn w:val="Normal"/>
    <w:rsid w:val="0022721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08">
    <w:name w:val="xl108"/>
    <w:basedOn w:val="Normal"/>
    <w:rsid w:val="00B92A9C"/>
    <w:pPr>
      <w:spacing w:before="100" w:beforeAutospacing="1" w:after="100" w:afterAutospacing="1"/>
      <w:jc w:val="center"/>
    </w:pPr>
  </w:style>
  <w:style w:type="paragraph" w:customStyle="1" w:styleId="xl109">
    <w:name w:val="xl109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4">
    <w:name w:val="xl114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B92A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Normal"/>
    <w:rsid w:val="00B92A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B92A9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"/>
    <w:rsid w:val="00B92A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0">
    <w:name w:val="xl120"/>
    <w:basedOn w:val="Normal"/>
    <w:rsid w:val="00B92A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1">
    <w:name w:val="xl121"/>
    <w:basedOn w:val="Normal"/>
    <w:rsid w:val="00B92A9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3601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07">
    <w:name w:val="xl107"/>
    <w:basedOn w:val="Normal"/>
    <w:rsid w:val="003601F1"/>
    <w:pPr>
      <w:spacing w:before="100" w:beforeAutospacing="1" w:after="100" w:afterAutospacing="1"/>
      <w:jc w:val="center"/>
    </w:pPr>
    <w:rPr>
      <w:lang w:val="bg-BG" w:eastAsia="bg-BG"/>
    </w:rPr>
  </w:style>
  <w:style w:type="paragraph" w:customStyle="1" w:styleId="xl122">
    <w:name w:val="xl122"/>
    <w:basedOn w:val="Normal"/>
    <w:rsid w:val="003601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link w:val="Header"/>
    <w:uiPriority w:val="99"/>
    <w:rsid w:val="00F0094D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F0094D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0</TotalTime>
  <Pages>6</Pages>
  <Words>1978</Words>
  <Characters>11275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agrosto</cp:lastModifiedBy>
  <cp:revision>3</cp:revision>
  <cp:lastPrinted>2020-12-21T10:39:00Z</cp:lastPrinted>
  <dcterms:created xsi:type="dcterms:W3CDTF">2021-12-15T13:59:00Z</dcterms:created>
  <dcterms:modified xsi:type="dcterms:W3CDTF">2021-12-15T14:00:00Z</dcterms:modified>
</cp:coreProperties>
</file>